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40D5F">
        <w:rPr>
          <w:rFonts w:ascii="Times New Roman" w:hAnsi="Times New Roman"/>
          <w:sz w:val="24"/>
          <w:szCs w:val="24"/>
          <w:lang w:val="en-US"/>
        </w:rPr>
        <w:t>course «Waste Management»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E65A3">
      <w:pPr>
        <w:pStyle w:val="Heading1"/>
        <w:rPr>
          <w:szCs w:val="28"/>
          <w:lang w:val="en-US"/>
        </w:rPr>
      </w:pPr>
      <w:r w:rsidRPr="00840D5F">
        <w:rPr>
          <w:szCs w:val="28"/>
          <w:lang w:val="en-US"/>
        </w:rPr>
        <w:t>Practical works Plans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E65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40D5F">
        <w:rPr>
          <w:rFonts w:ascii="Times New Roman" w:hAnsi="Times New Roman"/>
          <w:b/>
          <w:sz w:val="28"/>
          <w:szCs w:val="28"/>
          <w:lang w:val="en-US"/>
        </w:rPr>
        <w:t>№ 1 Classification and coding of waste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get acquainted with classification and coding (encoding) of waste, learn how to perform the coding of waste.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Classifications of waste. Waste classificatory of RK.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Coding (encoding) of waste.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Procedure of waste coding.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sorts of waste do exist?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is the Waste Classification of RK?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What is the coding of the waste?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 xml:space="preserve">4 How is the procedure for encoding waste in the </w:t>
      </w:r>
      <w:smartTag w:uri="urn:schemas-microsoft-com:office:smarttags" w:element="place">
        <w:smartTag w:uri="urn:schemas-microsoft-com:office:smarttags" w:element="PlaceType">
          <w:r w:rsidRPr="00840D5F">
            <w:rPr>
              <w:rFonts w:ascii="Times New Roman" w:hAnsi="Times New Roman"/>
              <w:sz w:val="28"/>
              <w:szCs w:val="28"/>
              <w:lang w:val="en-US"/>
            </w:rPr>
            <w:t>Republic</w:t>
          </w:r>
        </w:smartTag>
        <w:r w:rsidRPr="00840D5F">
          <w:rPr>
            <w:rFonts w:ascii="Times New Roman" w:hAnsi="Times New Roman"/>
            <w:sz w:val="28"/>
            <w:szCs w:val="28"/>
            <w:lang w:val="en-US"/>
          </w:rPr>
          <w:t xml:space="preserve"> of </w:t>
        </w:r>
        <w:smartTag w:uri="urn:schemas-microsoft-com:office:smarttags" w:element="PlaceName">
          <w:r w:rsidRPr="00840D5F">
            <w:rPr>
              <w:rFonts w:ascii="Times New Roman" w:hAnsi="Times New Roman"/>
              <w:sz w:val="28"/>
              <w:szCs w:val="28"/>
              <w:lang w:val="en-US"/>
            </w:rPr>
            <w:t>Karelia</w:t>
          </w:r>
        </w:smartTag>
      </w:smartTag>
      <w:r w:rsidRPr="00840D5F">
        <w:rPr>
          <w:rFonts w:ascii="Times New Roman" w:hAnsi="Times New Roman"/>
          <w:sz w:val="28"/>
          <w:szCs w:val="28"/>
          <w:lang w:val="en-US"/>
        </w:rPr>
        <w:t xml:space="preserve"> carried out?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sz w:val="28"/>
          <w:szCs w:val="28"/>
          <w:lang w:val="en-US"/>
        </w:rPr>
        <w:t>: [1; 2; 11].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483FD7">
      <w:pPr>
        <w:pStyle w:val="Heading5"/>
        <w:ind w:firstLine="0"/>
        <w:rPr>
          <w:b/>
          <w:szCs w:val="28"/>
          <w:lang w:val="en-US"/>
        </w:rPr>
      </w:pPr>
      <w:r w:rsidRPr="00840D5F">
        <w:rPr>
          <w:b/>
          <w:szCs w:val="28"/>
          <w:lang w:val="en-US"/>
        </w:rPr>
        <w:t xml:space="preserve">№ 2 </w:t>
      </w:r>
      <w:r w:rsidRPr="00840D5F">
        <w:rPr>
          <w:b/>
          <w:lang w:val="en-US"/>
        </w:rPr>
        <w:t>Practice of waste collection and transportation at the enterprise</w:t>
      </w:r>
    </w:p>
    <w:p w:rsidR="006A7F0A" w:rsidRPr="00840D5F" w:rsidRDefault="006A7F0A" w:rsidP="007A0C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study the role and content of the first stage of the waste management cycle, to get acquainted with examples of its practical implementation.</w:t>
      </w:r>
    </w:p>
    <w:p w:rsidR="006A7F0A" w:rsidRPr="00840D5F" w:rsidRDefault="006A7F0A" w:rsidP="007A0CB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Inventory of waste.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Collection of waste: mixed, separate/selected.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Planning of waste collection at the enterprise.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Ways to reduce the amount of waste at the stage of their generation. Complex use of raw materials over territorial industrial complexes.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Temporary storage of the enterprise's waste.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Transportation of the waste of the enterprise.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is a waste inventory?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How is the waste inventory carried out?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How is the waste collected?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How is the temporary storage of waste in the enterprise allowed?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What methods of reducing the amount of waste at the stage of their generation are known to you?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How can raw materials and materials be used in a complex manner over territorial industrial complexes?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7 How is the waste transported?</w:t>
      </w:r>
    </w:p>
    <w:p w:rsidR="006A7F0A" w:rsidRPr="00840D5F" w:rsidRDefault="006A7F0A" w:rsidP="007936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References:</w:t>
      </w:r>
      <w:r w:rsidRPr="00840D5F">
        <w:rPr>
          <w:rFonts w:ascii="Times New Roman" w:hAnsi="Times New Roman"/>
          <w:sz w:val="28"/>
          <w:szCs w:val="28"/>
          <w:lang w:val="en-US"/>
        </w:rPr>
        <w:t xml:space="preserve"> [1; 2; 8,12].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5243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40D5F">
        <w:rPr>
          <w:rFonts w:ascii="Times New Roman" w:hAnsi="Times New Roman"/>
          <w:b/>
          <w:sz w:val="28"/>
          <w:szCs w:val="28"/>
          <w:lang w:val="en-US"/>
        </w:rPr>
        <w:t>№ 3 Calculation of waste collection and removal by the example of solid waste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Purpose:</w:t>
      </w:r>
      <w:r w:rsidRPr="00840D5F">
        <w:rPr>
          <w:rFonts w:ascii="Times New Roman" w:hAnsi="Times New Roman"/>
          <w:sz w:val="28"/>
          <w:szCs w:val="28"/>
          <w:lang w:val="en-US"/>
        </w:rPr>
        <w:t xml:space="preserve"> to get acquainted with the methods of calculating the collection and removal of waste by the example of solid municipal (domestic) waste (SMW).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Norms of SMW generation.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Methodology for calculating the collection of solid municipal (domestic) waste from a settlement.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Calculation of number of containers.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Calculation of number of transport for collection / removal of solid municipal (domestic) waste.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How are norms of SMW generation formed?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is the methodology for calculating the collection of solid municipal (domestic) waste from a settlement?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What are the waste collection containers?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How is the waste collection container calculated?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What are the transport vehicles for waste collection / removal?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How is the number of the transport vehicles calculated for the collection / removal of solid municipal (domestic) waste?</w:t>
      </w:r>
    </w:p>
    <w:p w:rsidR="006A7F0A" w:rsidRPr="00840D5F" w:rsidRDefault="006A7F0A" w:rsidP="00AC5F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References: [2; 7; 10,12].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483FD7">
      <w:pPr>
        <w:pStyle w:val="Heading1"/>
        <w:rPr>
          <w:caps w:val="0"/>
          <w:lang w:val="en-US"/>
        </w:rPr>
      </w:pPr>
      <w:r w:rsidRPr="00840D5F">
        <w:rPr>
          <w:bCs w:val="0"/>
          <w:szCs w:val="28"/>
          <w:lang w:val="en-US"/>
        </w:rPr>
        <w:t xml:space="preserve">№ 4 </w:t>
      </w:r>
      <w:r w:rsidRPr="00840D5F">
        <w:rPr>
          <w:caps w:val="0"/>
          <w:lang w:val="en-US"/>
        </w:rPr>
        <w:t>Hazard classes of waste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Purpose:</w:t>
      </w:r>
      <w:r w:rsidRPr="00840D5F">
        <w:rPr>
          <w:rFonts w:ascii="Times New Roman" w:hAnsi="Times New Roman"/>
          <w:sz w:val="28"/>
          <w:szCs w:val="28"/>
          <w:lang w:val="en-US"/>
        </w:rPr>
        <w:t xml:space="preserve"> to get acquainted with hazard classes of waste, ways of transfer of waste to less dangerous hazard classes (thermal and other methods of waste processing).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Hazard classes of waste, classifications.</w:t>
      </w:r>
    </w:p>
    <w:p w:rsidR="006A7F0A" w:rsidRPr="00840D5F" w:rsidRDefault="006A7F0A" w:rsidP="00C2695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Separation of waste. Grinding and separation of waste by size.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Heat transfer processes used in waste processing.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Chemical and biochemical processes of waste processing.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Plasma waste processing.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Flameless thermal methods of waste processing.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7 Waste incineration, industrial incineration facilities.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classifications of waste by hazard class exist?</w:t>
      </w:r>
    </w:p>
    <w:p w:rsidR="006A7F0A" w:rsidRPr="00840D5F" w:rsidRDefault="006A7F0A" w:rsidP="00C2695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How is waste separation carried out?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How is the grinding and separation of waste by size carried out?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What is the difference between heat transfer processes used in waste processing?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What is the difference between chemical and biochemical processes of waste processing?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What is the essence of the plasma method of waste processing?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7 What is the essence of the flameless thermal methods of waste processing?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8 How is incineration carried out?</w:t>
      </w:r>
    </w:p>
    <w:p w:rsidR="006A7F0A" w:rsidRPr="00840D5F" w:rsidRDefault="006A7F0A" w:rsidP="004477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sz w:val="28"/>
          <w:szCs w:val="28"/>
          <w:lang w:val="en-US"/>
        </w:rPr>
        <w:t>: [2; 5; 7; 8; 10-12].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483FD7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5 </w:t>
      </w:r>
      <w:r w:rsidRPr="00840D5F">
        <w:rPr>
          <w:lang w:val="en-US"/>
        </w:rPr>
        <w:t>P</w:t>
      </w:r>
      <w:r w:rsidRPr="00840D5F">
        <w:rPr>
          <w:caps w:val="0"/>
          <w:lang w:val="en-US"/>
        </w:rPr>
        <w:t xml:space="preserve">assportizion of waste. </w:t>
      </w:r>
      <w:r w:rsidRPr="00840D5F">
        <w:rPr>
          <w:lang w:val="en-US"/>
        </w:rPr>
        <w:t>H</w:t>
      </w:r>
      <w:r w:rsidRPr="00840D5F">
        <w:rPr>
          <w:caps w:val="0"/>
          <w:lang w:val="en-US"/>
        </w:rPr>
        <w:t>azardous waste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study the methodology for assessing the hazard class of waste, to get acquainted with the hazardous waste passport, to study the procedure for filling the passport of hazardous waste.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Methodology for assessing of the hazard class of waste.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Passport of hazardous waste.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Order to fill in the passport of hazardous waste.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How is the waste hazard class assessed?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is a hazardous waste passport?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What is the procedure for completing the passport for hazardous waste?</w:t>
      </w:r>
    </w:p>
    <w:p w:rsidR="006A7F0A" w:rsidRPr="00840D5F" w:rsidRDefault="006A7F0A" w:rsidP="00A75B8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sz w:val="28"/>
          <w:szCs w:val="28"/>
          <w:lang w:val="en-US"/>
        </w:rPr>
        <w:t>: [3; 4; 8; 9].</w:t>
      </w:r>
    </w:p>
    <w:p w:rsidR="006A7F0A" w:rsidRPr="00840D5F" w:rsidRDefault="006A7F0A" w:rsidP="00A75B8D">
      <w:pPr>
        <w:pStyle w:val="Heading1"/>
        <w:rPr>
          <w:rFonts w:ascii="Calibri" w:hAnsi="Calibri"/>
          <w:b w:val="0"/>
          <w:bCs w:val="0"/>
          <w:caps w:val="0"/>
          <w:sz w:val="22"/>
          <w:szCs w:val="22"/>
          <w:lang w:val="kk-KZ"/>
        </w:rPr>
      </w:pP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524379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6 </w:t>
      </w:r>
      <w:r w:rsidRPr="00840D5F">
        <w:rPr>
          <w:caps w:val="0"/>
          <w:lang w:val="en-US"/>
        </w:rPr>
        <w:t xml:space="preserve">Practices for the collection and recycling of </w:t>
      </w:r>
      <w:r w:rsidRPr="00840D5F">
        <w:rPr>
          <w:caps w:val="0"/>
          <w:szCs w:val="28"/>
          <w:lang w:val="en-US"/>
        </w:rPr>
        <w:t>wastes of</w:t>
      </w:r>
      <w:r w:rsidRPr="00840D5F">
        <w:rPr>
          <w:caps w:val="0"/>
          <w:lang w:val="en-US"/>
        </w:rPr>
        <w:t xml:space="preserve"> metals, glass, recycled paper, plastics, textiles</w:t>
      </w:r>
      <w:r w:rsidRPr="00840D5F">
        <w:rPr>
          <w:szCs w:val="28"/>
          <w:lang w:val="en-US"/>
        </w:rPr>
        <w:t xml:space="preserve"> 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study methods, processes, equipment for recycling of wastes of metal, glass, recycled paper, plastic, textiles.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Classification of wastes of metals, glass, paper, plastics, textiles.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Sources and quantities of metals, glass, paper, plastics, textiles in production and consumption wastes.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Processing of iron scrap, aluminum, non-ferrous metals.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Recycling of paper waste. Preparation (disaggregation, purification of paper waste, dissolution and sorting of fibers, refining pulp), recycling and processing of pulp.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Glass recycling and processing.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Ways of utilization and neutralization of plastics wastes (thermoplastics, thermosets, elastomers), rubber waste (car tires).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Dehydration, chemical neutralization, biochemical treatment of oily waste. Incineration of oil waste.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7 Regeneration of used mineral (motor) oils, utilization of lubricating and cooling liquids.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8 Recycling and processing of textile wastes.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metals can be extracted from waste?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technologies for the processing of iron scrap of non-ferrous metals are common?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What technologies for recycling and processing of paper waste (pulp) are common?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What technologies for glass recycling and processing are common?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What technologies for the utilization and processing of oily wastes are common?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What technologies of recycling and processing of rubber wastes (car tires) are common?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7 What technologies of recycling and processing of mineral (motor) oils, lubricating and cooling liquids are common?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8 What technologies for the utilization and recycling of textile wastes are common?</w:t>
      </w:r>
    </w:p>
    <w:p w:rsidR="006A7F0A" w:rsidRPr="00840D5F" w:rsidRDefault="006A7F0A" w:rsidP="00900B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sz w:val="28"/>
          <w:szCs w:val="28"/>
          <w:lang w:val="en-US"/>
        </w:rPr>
        <w:t>: [3; 4; 8; 9].</w:t>
      </w:r>
    </w:p>
    <w:p w:rsidR="006A7F0A" w:rsidRPr="00840D5F" w:rsidRDefault="006A7F0A" w:rsidP="00900BB1">
      <w:pPr>
        <w:pStyle w:val="Heading1"/>
        <w:rPr>
          <w:caps w:val="0"/>
          <w:szCs w:val="28"/>
          <w:lang w:val="en-US"/>
        </w:rPr>
      </w:pPr>
    </w:p>
    <w:p w:rsidR="006A7F0A" w:rsidRPr="00840D5F" w:rsidRDefault="006A7F0A" w:rsidP="00921206">
      <w:pPr>
        <w:rPr>
          <w:lang w:val="en-US"/>
        </w:rPr>
      </w:pPr>
    </w:p>
    <w:p w:rsidR="006A7F0A" w:rsidRPr="00840D5F" w:rsidRDefault="006A7F0A" w:rsidP="00900BB1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7 </w:t>
      </w:r>
      <w:r w:rsidRPr="00840D5F">
        <w:rPr>
          <w:caps w:val="0"/>
          <w:lang w:val="en-US"/>
        </w:rPr>
        <w:t>Practices for the collection and recycling of wastes from mining industry, slag, ash, sewage sludge, salt wastes from chemical industry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 xml:space="preserve">Purpose: </w:t>
      </w:r>
      <w:r w:rsidRPr="00840D5F">
        <w:rPr>
          <w:rFonts w:ascii="Times New Roman" w:hAnsi="Times New Roman"/>
          <w:sz w:val="28"/>
          <w:szCs w:val="28"/>
          <w:lang w:val="en-US"/>
        </w:rPr>
        <w:t>to study methods, processes, equipment for waste processing of wastes of mining industry, slag, ash, sewage sludge, salt waste of chemical industry.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 xml:space="preserve">1. Utilization and processing of wastes of mining. 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2. Processing of slags.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Ash processing.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Processing of sewage sludge.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Processing of salt waste of chemical industry.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How can the wastes of mining industry be processed and recycled?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How can slags be processed?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How can ash be processed?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How can sewage sludge be processed?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How can salt waste from the chemical industry be processed?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 xml:space="preserve">References: </w:t>
      </w:r>
      <w:r w:rsidRPr="00840D5F">
        <w:rPr>
          <w:rFonts w:ascii="Times New Roman" w:hAnsi="Times New Roman"/>
          <w:sz w:val="28"/>
          <w:szCs w:val="28"/>
          <w:lang w:val="en-US"/>
        </w:rPr>
        <w:t>[3; 4; 8; 9].</w:t>
      </w: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0D29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524379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8 </w:t>
      </w:r>
      <w:r w:rsidRPr="00840D5F">
        <w:rPr>
          <w:caps w:val="0"/>
          <w:lang w:val="en-US"/>
        </w:rPr>
        <w:t>Practice of neutralization of a waste at the enterprise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study methods, technologies and equipment in the neutralization of waste by the example of radioactive and medical wastes.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Neutralization of waste.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Radioactive wastes: classification, neutralization.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Medical wastes: classification, neutralization.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is the neutralization of waste?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classifications of radioactive waste exist?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How is radioactive waste decontaminated?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What classification of medical waste exists?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How is medical waste decontaminated?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sz w:val="28"/>
          <w:szCs w:val="28"/>
          <w:lang w:val="en-US"/>
        </w:rPr>
        <w:t>: [3; 4; 8; 9].</w:t>
      </w: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212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483FD7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9 </w:t>
      </w:r>
      <w:r w:rsidRPr="00840D5F">
        <w:rPr>
          <w:caps w:val="0"/>
          <w:lang w:val="en-US"/>
        </w:rPr>
        <w:t>Management of agricultural waste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study methods, technologies, equipment for processing agricultural waste.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Agricultural waste: classifications, sources.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Methods, technologies, and equipment for processing of agricultural wastes.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Experience of processing agricultural wastes abroad.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classifications, sources of agricultural wastes are known?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are the common methods, technologies, equipment for processing of agricultural wastes?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Describe the experience of processing of agricultural wastes abroad?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sz w:val="28"/>
          <w:szCs w:val="28"/>
          <w:lang w:val="en-US"/>
        </w:rPr>
        <w:t>: [3; 4; 8; 9].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A7F0A" w:rsidRPr="00840D5F" w:rsidRDefault="006A7F0A" w:rsidP="00BF0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40D5F">
        <w:rPr>
          <w:rFonts w:ascii="Times New Roman" w:hAnsi="Times New Roman"/>
          <w:b/>
          <w:sz w:val="28"/>
          <w:szCs w:val="28"/>
          <w:lang w:val="kk-KZ"/>
        </w:rPr>
        <w:t xml:space="preserve">№ 10 </w:t>
      </w:r>
      <w:r w:rsidRPr="00840D5F">
        <w:rPr>
          <w:rFonts w:ascii="Times New Roman" w:hAnsi="Times New Roman"/>
          <w:b/>
          <w:caps/>
          <w:sz w:val="28"/>
          <w:szCs w:val="28"/>
          <w:lang w:val="kk-KZ"/>
        </w:rPr>
        <w:t>c</w:t>
      </w:r>
      <w:r w:rsidRPr="00840D5F">
        <w:rPr>
          <w:rFonts w:ascii="Times New Roman" w:hAnsi="Times New Roman"/>
          <w:b/>
          <w:sz w:val="28"/>
          <w:szCs w:val="28"/>
          <w:lang w:val="kk-KZ"/>
        </w:rPr>
        <w:t xml:space="preserve">alculation of solid </w:t>
      </w:r>
      <w:r w:rsidRPr="00840D5F">
        <w:rPr>
          <w:rFonts w:ascii="Times New Roman" w:hAnsi="Times New Roman"/>
          <w:b/>
          <w:sz w:val="28"/>
          <w:szCs w:val="28"/>
          <w:lang w:val="en-US"/>
        </w:rPr>
        <w:t xml:space="preserve">municipal </w:t>
      </w:r>
      <w:r w:rsidRPr="00840D5F">
        <w:rPr>
          <w:rFonts w:ascii="Times New Roman" w:hAnsi="Times New Roman"/>
          <w:b/>
          <w:sz w:val="28"/>
          <w:szCs w:val="28"/>
          <w:lang w:val="kk-KZ"/>
        </w:rPr>
        <w:t>waste landfills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i/>
          <w:sz w:val="28"/>
          <w:szCs w:val="28"/>
          <w:lang w:val="kk-KZ"/>
        </w:rPr>
        <w:t>Рurpose</w:t>
      </w:r>
      <w:r w:rsidRPr="00840D5F">
        <w:rPr>
          <w:rFonts w:ascii="Times New Roman" w:hAnsi="Times New Roman"/>
          <w:sz w:val="28"/>
          <w:szCs w:val="28"/>
          <w:lang w:val="kk-KZ"/>
        </w:rPr>
        <w:t>: to study methods, technologies and equipment for waste disposal, to get acquainted with the design of waste disposal sites, the practice of disposal of waste</w:t>
      </w:r>
      <w:r w:rsidRPr="00840D5F">
        <w:rPr>
          <w:rFonts w:ascii="Times New Roman" w:hAnsi="Times New Roman"/>
          <w:sz w:val="28"/>
          <w:szCs w:val="28"/>
          <w:lang w:val="en-US"/>
        </w:rPr>
        <w:t>s</w:t>
      </w:r>
      <w:r w:rsidRPr="00840D5F">
        <w:rPr>
          <w:rFonts w:ascii="Times New Roman" w:hAnsi="Times New Roman"/>
          <w:sz w:val="28"/>
          <w:szCs w:val="28"/>
          <w:lang w:val="kk-KZ"/>
        </w:rPr>
        <w:t xml:space="preserve">, to study the methodology for calculating solid </w:t>
      </w:r>
      <w:r w:rsidRPr="00840D5F">
        <w:rPr>
          <w:rFonts w:ascii="Times New Roman" w:hAnsi="Times New Roman"/>
          <w:sz w:val="28"/>
          <w:szCs w:val="28"/>
          <w:lang w:val="en-US"/>
        </w:rPr>
        <w:t xml:space="preserve">municipal </w:t>
      </w:r>
      <w:r w:rsidRPr="00840D5F">
        <w:rPr>
          <w:rFonts w:ascii="Times New Roman" w:hAnsi="Times New Roman"/>
          <w:sz w:val="28"/>
          <w:szCs w:val="28"/>
          <w:lang w:val="kk-KZ"/>
        </w:rPr>
        <w:t>waste</w:t>
      </w:r>
      <w:r w:rsidRPr="00840D5F">
        <w:rPr>
          <w:rFonts w:ascii="Times New Roman" w:hAnsi="Times New Roman"/>
          <w:sz w:val="28"/>
          <w:szCs w:val="28"/>
          <w:lang w:val="en-US"/>
        </w:rPr>
        <w:t xml:space="preserve"> (SMW)</w:t>
      </w:r>
      <w:r w:rsidRPr="00840D5F">
        <w:rPr>
          <w:rFonts w:ascii="Times New Roman" w:hAnsi="Times New Roman"/>
          <w:sz w:val="28"/>
          <w:szCs w:val="28"/>
          <w:lang w:val="kk-KZ"/>
        </w:rPr>
        <w:t xml:space="preserve"> landfills.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840D5F">
        <w:rPr>
          <w:rFonts w:ascii="Times New Roman" w:hAnsi="Times New Roman"/>
          <w:i/>
          <w:sz w:val="28"/>
          <w:szCs w:val="28"/>
          <w:lang w:val="kk-KZ"/>
        </w:rPr>
        <w:t>Plan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1 Methods, technologies and equipment for waste disposal.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2 Waste disposal sites.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3 Design of waste disposal sites.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 xml:space="preserve">4 Calculation of </w:t>
      </w:r>
      <w:r w:rsidRPr="00840D5F">
        <w:rPr>
          <w:rFonts w:ascii="Times New Roman" w:hAnsi="Times New Roman"/>
          <w:sz w:val="28"/>
          <w:szCs w:val="28"/>
          <w:lang w:val="en-US"/>
        </w:rPr>
        <w:t>SMW</w:t>
      </w:r>
      <w:r w:rsidRPr="00840D5F">
        <w:rPr>
          <w:rFonts w:ascii="Times New Roman" w:hAnsi="Times New Roman"/>
          <w:sz w:val="28"/>
          <w:szCs w:val="28"/>
          <w:lang w:val="kk-KZ"/>
        </w:rPr>
        <w:t xml:space="preserve"> landfills.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840D5F">
        <w:rPr>
          <w:rFonts w:ascii="Times New Roman" w:hAnsi="Times New Roman"/>
          <w:i/>
          <w:sz w:val="28"/>
          <w:szCs w:val="28"/>
          <w:lang w:val="kk-KZ"/>
        </w:rPr>
        <w:t>Control questions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1 Name and describe the methods of landfilling.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2 Name and describe the technologies and equipment for landfilling.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3 Describe the design procedure for waste disposal sites.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4 Give examples of landfilling in real enterprises, territories.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 xml:space="preserve">5 Describe the procedure for calculating </w:t>
      </w:r>
      <w:r w:rsidRPr="00840D5F">
        <w:rPr>
          <w:rFonts w:ascii="Times New Roman" w:hAnsi="Times New Roman"/>
          <w:sz w:val="28"/>
          <w:szCs w:val="28"/>
          <w:lang w:val="en-US"/>
        </w:rPr>
        <w:t>SMW</w:t>
      </w:r>
      <w:r w:rsidRPr="00840D5F">
        <w:rPr>
          <w:rFonts w:ascii="Times New Roman" w:hAnsi="Times New Roman"/>
          <w:sz w:val="28"/>
          <w:szCs w:val="28"/>
          <w:lang w:val="kk-KZ"/>
        </w:rPr>
        <w:t xml:space="preserve"> landfills.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i/>
          <w:sz w:val="28"/>
          <w:szCs w:val="28"/>
          <w:lang w:val="kk-KZ"/>
        </w:rPr>
        <w:t>References</w:t>
      </w:r>
      <w:r w:rsidRPr="00840D5F">
        <w:rPr>
          <w:rFonts w:ascii="Times New Roman" w:hAnsi="Times New Roman"/>
          <w:sz w:val="28"/>
          <w:szCs w:val="28"/>
          <w:lang w:val="kk-KZ"/>
        </w:rPr>
        <w:t>: [3; 4; 6; 8; 9,12].</w:t>
      </w: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A7F0A" w:rsidRPr="00840D5F" w:rsidRDefault="006A7F0A" w:rsidP="00BF0D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A7F0A" w:rsidRPr="00840D5F" w:rsidRDefault="006A7F0A" w:rsidP="00524379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11 </w:t>
      </w:r>
      <w:r w:rsidRPr="00840D5F">
        <w:rPr>
          <w:caps w:val="0"/>
          <w:szCs w:val="28"/>
          <w:lang w:val="en-US"/>
        </w:rPr>
        <w:t>Practices of storage and disposal of waste at the enterprise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Purpose:</w:t>
      </w:r>
      <w:r w:rsidRPr="00840D5F">
        <w:rPr>
          <w:rFonts w:ascii="Times New Roman" w:hAnsi="Times New Roman"/>
          <w:bCs/>
          <w:sz w:val="28"/>
          <w:szCs w:val="28"/>
          <w:lang w:val="en-US"/>
        </w:rPr>
        <w:t xml:space="preserve"> to study the differences between biogas and landfill gas, the processes of their generation, to get acquainted with the methods of utilization and processing of biogas and landfill gas.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Plan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1 Concepts of biogas and polygon gas.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2 Processes of biogas and polygon gas generation.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3 Methods for utilization and processing of biogas and landfill gas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Control questions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1 What is the difference between biogas and polygon gas?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2 What are the differences between the processes of biogas and landfill gas generation?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3 What are the methods of utilization and processing of biogas and landfill gas?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bCs/>
          <w:sz w:val="28"/>
          <w:szCs w:val="28"/>
          <w:lang w:val="en-US"/>
        </w:rPr>
        <w:t>: [3; 4; 6; 8; 9, 12].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p w:rsidR="006A7F0A" w:rsidRPr="00840D5F" w:rsidRDefault="006A7F0A" w:rsidP="00AE2F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/>
          <w:bCs/>
          <w:sz w:val="28"/>
          <w:szCs w:val="28"/>
          <w:lang w:val="en-US"/>
        </w:rPr>
        <w:t xml:space="preserve">№ 12 </w:t>
      </w:r>
      <w:r w:rsidRPr="00840D5F">
        <w:rPr>
          <w:rFonts w:ascii="Times New Roman" w:hAnsi="Times New Roman"/>
          <w:b/>
          <w:sz w:val="28"/>
          <w:szCs w:val="28"/>
          <w:lang w:val="en-US"/>
        </w:rPr>
        <w:t>Calculation of RDF fuel from waste / biogas from landfills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bCs/>
          <w:sz w:val="28"/>
          <w:szCs w:val="28"/>
          <w:lang w:val="en-US"/>
        </w:rPr>
        <w:t>: to study methods for obtaining fuel from waste (pellets, RDF-fuel).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Plan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1 Preparation of wood pellets.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2 Preparation of RDF fuel.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3 Biomass for biofuel production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Control questions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1 What is wood pellets?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2 What methods do wood pellets receive?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3 What is RDF fuel?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sz w:val="28"/>
          <w:szCs w:val="28"/>
          <w:lang w:val="en-US"/>
        </w:rPr>
        <w:t>4 What are the methods of RDF fuel?</w:t>
      </w:r>
    </w:p>
    <w:p w:rsidR="006A7F0A" w:rsidRPr="00840D5F" w:rsidRDefault="006A7F0A" w:rsidP="00AE2F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bCs/>
          <w:i/>
          <w:sz w:val="28"/>
          <w:szCs w:val="28"/>
          <w:lang w:val="en-US"/>
        </w:rPr>
        <w:t>References</w:t>
      </w:r>
      <w:r w:rsidRPr="00840D5F">
        <w:rPr>
          <w:rFonts w:ascii="Times New Roman" w:hAnsi="Times New Roman"/>
          <w:bCs/>
          <w:sz w:val="28"/>
          <w:szCs w:val="28"/>
          <w:lang w:val="en-US"/>
        </w:rPr>
        <w:t>: [3; 4; 8; 9].</w:t>
      </w:r>
    </w:p>
    <w:p w:rsidR="006A7F0A" w:rsidRPr="00840D5F" w:rsidRDefault="006A7F0A" w:rsidP="005243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5243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483FD7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13 </w:t>
      </w:r>
      <w:r w:rsidRPr="00840D5F">
        <w:rPr>
          <w:caps w:val="0"/>
          <w:lang w:val="en-US"/>
        </w:rPr>
        <w:t>Design taking into account the environmental protection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study the design for environmental (DfE) approach related to waste management.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Design for environmental (DfE) approach related to waste management.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Low-waste (LWT) and non-waste (NWT) technologies.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Analysis of the design of new technologies, production and technology in order to minimize waste generation.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Foreign experience of design taking into account the environment as applied to waste.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is environmental design?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technologies are low-waste and non-waste?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How is the analysis of the design of new technologies, production and technology performed to minimize waste generation?</w:t>
      </w:r>
    </w:p>
    <w:p w:rsidR="006A7F0A" w:rsidRPr="00840D5F" w:rsidRDefault="006A7F0A" w:rsidP="006726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 xml:space="preserve">References: </w:t>
      </w:r>
      <w:r w:rsidRPr="00840D5F">
        <w:rPr>
          <w:rFonts w:ascii="Times New Roman" w:hAnsi="Times New Roman"/>
          <w:sz w:val="28"/>
          <w:szCs w:val="28"/>
          <w:lang w:val="en-US"/>
        </w:rPr>
        <w:t>[1; 2; 3; 8].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A7F0A" w:rsidRPr="00840D5F" w:rsidRDefault="006A7F0A" w:rsidP="00483FD7">
      <w:pPr>
        <w:pStyle w:val="Heading1"/>
        <w:rPr>
          <w:cap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14 </w:t>
      </w:r>
      <w:r w:rsidRPr="00840D5F">
        <w:rPr>
          <w:caps w:val="0"/>
          <w:szCs w:val="28"/>
          <w:lang w:val="en-US"/>
        </w:rPr>
        <w:t xml:space="preserve">Control in the field of WM. </w:t>
      </w:r>
    </w:p>
    <w:p w:rsidR="006A7F0A" w:rsidRPr="00840D5F" w:rsidRDefault="006A7F0A" w:rsidP="00483FD7">
      <w:pPr>
        <w:pStyle w:val="Heading1"/>
        <w:rPr>
          <w:bCs w:val="0"/>
          <w:szCs w:val="28"/>
          <w:lang w:val="en-US"/>
        </w:rPr>
      </w:pPr>
      <w:r w:rsidRPr="00840D5F">
        <w:rPr>
          <w:caps w:val="0"/>
          <w:szCs w:val="28"/>
          <w:lang w:val="en-US"/>
        </w:rPr>
        <w:t>Responsibility for violating the law in the field of WM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get acquainted with the control system in the field of waste management.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1System of control in the field of waste management, its elements.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Production control of waste.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Licensing and certification in the field of waste management.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Cadastre of waste disposal sites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Packaging and labeling of waste.</w:t>
      </w:r>
    </w:p>
    <w:p w:rsidR="006A7F0A" w:rsidRPr="00840D5F" w:rsidRDefault="006A7F0A" w:rsidP="00E92B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6 Basic legislative documents in the field of waste management.</w:t>
      </w:r>
    </w:p>
    <w:p w:rsidR="006A7F0A" w:rsidRPr="00840D5F" w:rsidRDefault="006A7F0A" w:rsidP="00E92B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7 Mechanisms of economic incentives for waste management, their features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Describe the control system in the field of waste management, and its elements.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Describe the relationship between the elements of the control system by the example of monitoring radioactive materials and waste.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What is industrial waste control?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What is licensing and certification in the field of waste management?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5 What is the cadastre of waste disposal sites?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6 What types of packaging and labeling of waste exist?</w:t>
      </w:r>
    </w:p>
    <w:p w:rsidR="006A7F0A" w:rsidRPr="00840D5F" w:rsidRDefault="006A7F0A" w:rsidP="00E92B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7 What are the main legislative documents in the field of waste management?</w:t>
      </w:r>
    </w:p>
    <w:p w:rsidR="006A7F0A" w:rsidRPr="00840D5F" w:rsidRDefault="006A7F0A" w:rsidP="00E92B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40D5F">
        <w:rPr>
          <w:rFonts w:ascii="Times New Roman" w:hAnsi="Times New Roman"/>
          <w:sz w:val="28"/>
          <w:szCs w:val="28"/>
          <w:lang w:val="kk-KZ"/>
        </w:rPr>
        <w:t>8 What are the mechanisms of economic incentives for waste management, their features?</w:t>
      </w:r>
    </w:p>
    <w:p w:rsidR="006A7F0A" w:rsidRPr="00840D5F" w:rsidRDefault="006A7F0A" w:rsidP="00767D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 xml:space="preserve">References: </w:t>
      </w:r>
      <w:r w:rsidRPr="00840D5F">
        <w:rPr>
          <w:rFonts w:ascii="Times New Roman" w:hAnsi="Times New Roman"/>
          <w:sz w:val="28"/>
          <w:szCs w:val="28"/>
          <w:lang w:val="en-US"/>
        </w:rPr>
        <w:t>[1; 2; 3; 8].</w:t>
      </w:r>
    </w:p>
    <w:p w:rsidR="006A7F0A" w:rsidRPr="00840D5F" w:rsidRDefault="006A7F0A" w:rsidP="00483FD7">
      <w:pPr>
        <w:pStyle w:val="Heading1"/>
        <w:rPr>
          <w:bCs w:val="0"/>
          <w:szCs w:val="28"/>
          <w:lang w:val="kk-KZ"/>
        </w:rPr>
      </w:pPr>
    </w:p>
    <w:p w:rsidR="006A7F0A" w:rsidRPr="00840D5F" w:rsidRDefault="006A7F0A" w:rsidP="00D229D0">
      <w:pPr>
        <w:rPr>
          <w:lang w:val="kk-KZ"/>
        </w:rPr>
      </w:pPr>
    </w:p>
    <w:p w:rsidR="006A7F0A" w:rsidRPr="00840D5F" w:rsidRDefault="006A7F0A" w:rsidP="00483FD7">
      <w:pPr>
        <w:pStyle w:val="Heading1"/>
        <w:rPr>
          <w:bCs w:val="0"/>
          <w:szCs w:val="28"/>
          <w:lang w:val="en-US"/>
        </w:rPr>
      </w:pPr>
      <w:r w:rsidRPr="00840D5F">
        <w:rPr>
          <w:bCs w:val="0"/>
          <w:szCs w:val="28"/>
          <w:lang w:val="en-US"/>
        </w:rPr>
        <w:t xml:space="preserve">№ 15 </w:t>
      </w:r>
      <w:r w:rsidRPr="00840D5F">
        <w:rPr>
          <w:lang w:val="en-US"/>
        </w:rPr>
        <w:t>P</w:t>
      </w:r>
      <w:r w:rsidRPr="00840D5F">
        <w:rPr>
          <w:caps w:val="0"/>
          <w:lang w:val="en-US"/>
        </w:rPr>
        <w:t>ractice</w:t>
      </w:r>
      <w:r w:rsidRPr="00840D5F">
        <w:rPr>
          <w:lang w:val="en-US"/>
        </w:rPr>
        <w:t xml:space="preserve"> </w:t>
      </w:r>
      <w:r w:rsidRPr="00840D5F">
        <w:rPr>
          <w:caps w:val="0"/>
          <w:lang w:val="en-US"/>
        </w:rPr>
        <w:t>of WM abroad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Purpose</w:t>
      </w:r>
      <w:r w:rsidRPr="00840D5F">
        <w:rPr>
          <w:rFonts w:ascii="Times New Roman" w:hAnsi="Times New Roman"/>
          <w:sz w:val="28"/>
          <w:szCs w:val="28"/>
          <w:lang w:val="en-US"/>
        </w:rPr>
        <w:t>: to get acquainted with modern approaches in the field of waste management (the concept of "zero waste", assessment of the life cycle of waste, integrated waste management system).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Plan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 xml:space="preserve">1 The concept of zero waste. 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Re-injection chains. Recycling indicators.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Integrated waste management system.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Life circle assessment (LCA) for waste.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840D5F">
        <w:rPr>
          <w:rFonts w:ascii="Times New Roman" w:hAnsi="Times New Roman"/>
          <w:i/>
          <w:sz w:val="28"/>
          <w:szCs w:val="28"/>
          <w:lang w:val="en-US"/>
        </w:rPr>
        <w:t>Control questions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1 What waste is called "zero"?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2 What are re-injection chains?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3 What indicators of utilization do you know?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40D5F">
        <w:rPr>
          <w:rFonts w:ascii="Times New Roman" w:hAnsi="Times New Roman"/>
          <w:sz w:val="28"/>
          <w:szCs w:val="28"/>
          <w:lang w:val="en-US"/>
        </w:rPr>
        <w:t>4 What is an integrated waste management system?</w:t>
      </w:r>
    </w:p>
    <w:p w:rsidR="006A7F0A" w:rsidRPr="00840D5F" w:rsidRDefault="006A7F0A" w:rsidP="00A61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D5F">
        <w:rPr>
          <w:rFonts w:ascii="Times New Roman" w:hAnsi="Times New Roman"/>
          <w:i/>
          <w:sz w:val="28"/>
          <w:szCs w:val="28"/>
        </w:rPr>
        <w:t>References</w:t>
      </w:r>
      <w:r w:rsidRPr="00840D5F">
        <w:rPr>
          <w:rFonts w:ascii="Times New Roman" w:hAnsi="Times New Roman"/>
          <w:sz w:val="28"/>
          <w:szCs w:val="28"/>
        </w:rPr>
        <w:t>: [3; 4; 6; 8; 9,12].</w:t>
      </w: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7F0A" w:rsidRPr="00840D5F" w:rsidRDefault="006A7F0A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A7F0A" w:rsidRPr="00840D5F" w:rsidSect="006F15BB">
      <w:footerReference w:type="default" r:id="rId7"/>
      <w:pgSz w:w="12240" w:h="15840"/>
      <w:pgMar w:top="567" w:right="567" w:bottom="567" w:left="96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F0A" w:rsidRDefault="006A7F0A" w:rsidP="006F15BB">
      <w:pPr>
        <w:spacing w:after="0" w:line="240" w:lineRule="auto"/>
      </w:pPr>
      <w:r>
        <w:separator/>
      </w:r>
    </w:p>
  </w:endnote>
  <w:endnote w:type="continuationSeparator" w:id="1">
    <w:p w:rsidR="006A7F0A" w:rsidRDefault="006A7F0A" w:rsidP="006F1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F0A" w:rsidRDefault="006A7F0A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6A7F0A" w:rsidRDefault="006A7F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F0A" w:rsidRDefault="006A7F0A" w:rsidP="006F15BB">
      <w:pPr>
        <w:spacing w:after="0" w:line="240" w:lineRule="auto"/>
      </w:pPr>
      <w:r>
        <w:separator/>
      </w:r>
    </w:p>
  </w:footnote>
  <w:footnote w:type="continuationSeparator" w:id="1">
    <w:p w:rsidR="006A7F0A" w:rsidRDefault="006A7F0A" w:rsidP="006F1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F31DE"/>
    <w:multiLevelType w:val="hybridMultilevel"/>
    <w:tmpl w:val="A81CC756"/>
    <w:lvl w:ilvl="0" w:tplc="EACA018E">
      <w:start w:val="1"/>
      <w:numFmt w:val="decimal"/>
      <w:lvlText w:val="%1."/>
      <w:lvlJc w:val="left"/>
      <w:pPr>
        <w:ind w:left="1353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930"/>
    <w:rsid w:val="00015ADD"/>
    <w:rsid w:val="00031930"/>
    <w:rsid w:val="000711A8"/>
    <w:rsid w:val="000D29C3"/>
    <w:rsid w:val="00104B0C"/>
    <w:rsid w:val="001C142B"/>
    <w:rsid w:val="002030C3"/>
    <w:rsid w:val="002215EB"/>
    <w:rsid w:val="002C67E2"/>
    <w:rsid w:val="002D1F3B"/>
    <w:rsid w:val="002E2C15"/>
    <w:rsid w:val="003016DB"/>
    <w:rsid w:val="00362B94"/>
    <w:rsid w:val="003E0CA2"/>
    <w:rsid w:val="0044779A"/>
    <w:rsid w:val="0046222E"/>
    <w:rsid w:val="00477186"/>
    <w:rsid w:val="00483FD7"/>
    <w:rsid w:val="004E298F"/>
    <w:rsid w:val="004E75F6"/>
    <w:rsid w:val="00524379"/>
    <w:rsid w:val="00541B85"/>
    <w:rsid w:val="005D31F1"/>
    <w:rsid w:val="0060091F"/>
    <w:rsid w:val="006418D5"/>
    <w:rsid w:val="006654E4"/>
    <w:rsid w:val="00672694"/>
    <w:rsid w:val="00697C9B"/>
    <w:rsid w:val="006A7F0A"/>
    <w:rsid w:val="006F15BB"/>
    <w:rsid w:val="007418F1"/>
    <w:rsid w:val="00767D84"/>
    <w:rsid w:val="0079369E"/>
    <w:rsid w:val="007A0CB8"/>
    <w:rsid w:val="007E5343"/>
    <w:rsid w:val="00840D5F"/>
    <w:rsid w:val="00891E07"/>
    <w:rsid w:val="008D45EC"/>
    <w:rsid w:val="00900BB1"/>
    <w:rsid w:val="00921206"/>
    <w:rsid w:val="009C4309"/>
    <w:rsid w:val="009D0FD7"/>
    <w:rsid w:val="009D75A3"/>
    <w:rsid w:val="009E65A3"/>
    <w:rsid w:val="00A611E7"/>
    <w:rsid w:val="00A65C1C"/>
    <w:rsid w:val="00A75B8D"/>
    <w:rsid w:val="00A87ED8"/>
    <w:rsid w:val="00A94408"/>
    <w:rsid w:val="00AC5FBD"/>
    <w:rsid w:val="00AE2F94"/>
    <w:rsid w:val="00B36623"/>
    <w:rsid w:val="00B91CBE"/>
    <w:rsid w:val="00BA455B"/>
    <w:rsid w:val="00BB561F"/>
    <w:rsid w:val="00BF0DC7"/>
    <w:rsid w:val="00BF595C"/>
    <w:rsid w:val="00C07E82"/>
    <w:rsid w:val="00C10F0C"/>
    <w:rsid w:val="00C26951"/>
    <w:rsid w:val="00D229D0"/>
    <w:rsid w:val="00D61698"/>
    <w:rsid w:val="00E60B8C"/>
    <w:rsid w:val="00E92BA9"/>
    <w:rsid w:val="00E944F7"/>
    <w:rsid w:val="00F5542B"/>
    <w:rsid w:val="00FE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ED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3193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caps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1930"/>
    <w:pPr>
      <w:keepNext/>
      <w:spacing w:after="0" w:line="240" w:lineRule="auto"/>
      <w:ind w:firstLine="709"/>
      <w:jc w:val="center"/>
      <w:outlineLvl w:val="4"/>
    </w:pPr>
    <w:rPr>
      <w:rFonts w:ascii="Times New Roman" w:hAnsi="Times New Roman"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65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1930"/>
    <w:rPr>
      <w:rFonts w:ascii="Times New Roman" w:hAnsi="Times New Roman" w:cs="Times New Roman"/>
      <w:b/>
      <w:bCs/>
      <w:cap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1930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E65A3"/>
    <w:rPr>
      <w:rFonts w:ascii="Cambria" w:hAnsi="Cambria" w:cs="Times New Roman"/>
      <w:i/>
      <w:iCs/>
      <w:color w:val="243F60"/>
    </w:rPr>
  </w:style>
  <w:style w:type="paragraph" w:styleId="BodyText">
    <w:name w:val="Body Text"/>
    <w:basedOn w:val="Normal"/>
    <w:link w:val="BodyTextChar"/>
    <w:uiPriority w:val="99"/>
    <w:semiHidden/>
    <w:rsid w:val="009E65A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65A3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F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15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15BB"/>
    <w:rPr>
      <w:rFonts w:cs="Times New Roman"/>
    </w:rPr>
  </w:style>
  <w:style w:type="paragraph" w:styleId="ListParagraph">
    <w:name w:val="List Paragraph"/>
    <w:basedOn w:val="Normal"/>
    <w:uiPriority w:val="99"/>
    <w:qFormat/>
    <w:rsid w:val="008D45EC"/>
    <w:pPr>
      <w:spacing w:after="0" w:line="240" w:lineRule="auto"/>
      <w:ind w:left="720" w:firstLine="709"/>
      <w:contextualSpacing/>
      <w:jc w:val="both"/>
    </w:pPr>
  </w:style>
  <w:style w:type="character" w:customStyle="1" w:styleId="hps">
    <w:name w:val="hps"/>
    <w:basedOn w:val="DefaultParagraphFont"/>
    <w:uiPriority w:val="99"/>
    <w:rsid w:val="0052437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243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242</TotalTime>
  <Pages>7</Pages>
  <Words>1845</Words>
  <Characters>10522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</cp:lastModifiedBy>
  <cp:revision>23</cp:revision>
  <dcterms:created xsi:type="dcterms:W3CDTF">2013-02-09T17:59:00Z</dcterms:created>
  <dcterms:modified xsi:type="dcterms:W3CDTF">2018-10-31T08:04:00Z</dcterms:modified>
</cp:coreProperties>
</file>